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59F" w:rsidRPr="00A3230E" w:rsidRDefault="0081259F" w:rsidP="00EC3042">
      <w:pPr>
        <w:widowControl w:val="0"/>
        <w:suppressAutoHyphens/>
        <w:autoSpaceDE w:val="0"/>
        <w:autoSpaceDN w:val="0"/>
        <w:adjustRightInd w:val="0"/>
        <w:spacing w:before="100" w:beforeAutospacing="1" w:after="100" w:afterAutospacing="1"/>
        <w:rPr>
          <w:b/>
          <w:bCs/>
          <w:kern w:val="2"/>
        </w:rPr>
      </w:pPr>
      <w:r w:rsidRPr="00A3230E">
        <w:rPr>
          <w:b/>
          <w:bCs/>
          <w:kern w:val="2"/>
        </w:rPr>
        <w:t>Тема урока:</w:t>
      </w:r>
      <w:r w:rsidRPr="00A3230E">
        <w:rPr>
          <w:kern w:val="2"/>
        </w:rPr>
        <w:t xml:space="preserve"> Национальный  состав населения России.    </w:t>
      </w:r>
    </w:p>
    <w:p w:rsidR="0081259F" w:rsidRPr="00A3230E" w:rsidRDefault="0081259F" w:rsidP="006333DC">
      <w:pPr>
        <w:widowControl w:val="0"/>
        <w:suppressAutoHyphens/>
        <w:autoSpaceDE w:val="0"/>
        <w:autoSpaceDN w:val="0"/>
        <w:adjustRightInd w:val="0"/>
        <w:rPr>
          <w:kern w:val="2"/>
        </w:rPr>
      </w:pPr>
      <w:r w:rsidRPr="00A3230E">
        <w:rPr>
          <w:b/>
          <w:bCs/>
          <w:kern w:val="2"/>
        </w:rPr>
        <w:t xml:space="preserve"> Цели:</w:t>
      </w:r>
    </w:p>
    <w:p w:rsidR="0081259F" w:rsidRPr="00A3230E" w:rsidRDefault="0081259F" w:rsidP="006333DC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rPr>
          <w:kern w:val="2"/>
        </w:rPr>
      </w:pPr>
      <w:r w:rsidRPr="00A3230E">
        <w:rPr>
          <w:kern w:val="2"/>
        </w:rPr>
        <w:t xml:space="preserve">1.Познакомить с особенностями этнического, национального состава России, с размещением народа по территории страны. </w:t>
      </w:r>
    </w:p>
    <w:p w:rsidR="0081259F" w:rsidRPr="00A3230E" w:rsidRDefault="0081259F" w:rsidP="006333DC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rPr>
          <w:kern w:val="2"/>
        </w:rPr>
      </w:pPr>
      <w:r w:rsidRPr="00A3230E">
        <w:rPr>
          <w:kern w:val="2"/>
        </w:rPr>
        <w:t xml:space="preserve">2.Воспитывать гражданственность и патриотизм, уважение к культуре и истории своей страны и населяющих её народов. </w:t>
      </w:r>
    </w:p>
    <w:p w:rsidR="0081259F" w:rsidRPr="00A3230E" w:rsidRDefault="0081259F" w:rsidP="006333DC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rPr>
          <w:kern w:val="2"/>
        </w:rPr>
      </w:pPr>
      <w:r w:rsidRPr="00A3230E">
        <w:rPr>
          <w:kern w:val="2"/>
        </w:rPr>
        <w:t xml:space="preserve">3.Отработать умение обобщать и систематизировать знания. </w:t>
      </w:r>
    </w:p>
    <w:p w:rsidR="0081259F" w:rsidRPr="00A3230E" w:rsidRDefault="0081259F" w:rsidP="006333DC">
      <w:pPr>
        <w:widowControl w:val="0"/>
        <w:suppressAutoHyphens/>
        <w:autoSpaceDE w:val="0"/>
        <w:autoSpaceDN w:val="0"/>
        <w:adjustRightInd w:val="0"/>
        <w:rPr>
          <w:b/>
          <w:bCs/>
          <w:kern w:val="2"/>
        </w:rPr>
      </w:pPr>
      <w:r w:rsidRPr="00A3230E">
        <w:rPr>
          <w:b/>
          <w:bCs/>
          <w:kern w:val="2"/>
        </w:rPr>
        <w:t>Оборудование:</w:t>
      </w:r>
    </w:p>
    <w:p w:rsidR="0081259F" w:rsidRPr="00A3230E" w:rsidRDefault="0081259F" w:rsidP="006333DC">
      <w:pPr>
        <w:widowControl w:val="0"/>
        <w:suppressAutoHyphens/>
        <w:autoSpaceDE w:val="0"/>
        <w:autoSpaceDN w:val="0"/>
        <w:adjustRightInd w:val="0"/>
        <w:rPr>
          <w:kern w:val="2"/>
        </w:rPr>
      </w:pPr>
      <w:r w:rsidRPr="00A3230E">
        <w:rPr>
          <w:kern w:val="2"/>
        </w:rPr>
        <w:t>Стенные карты: «Политико-административная карта России», «Народы России», словари, атласы России, презентация, лист учета (для учащихся).</w:t>
      </w:r>
    </w:p>
    <w:p w:rsidR="0081259F" w:rsidRPr="00A3230E" w:rsidRDefault="0081259F" w:rsidP="006333DC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kern w:val="2"/>
        </w:rPr>
      </w:pPr>
    </w:p>
    <w:p w:rsidR="0081259F" w:rsidRPr="00A3230E" w:rsidRDefault="0081259F" w:rsidP="006333DC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kern w:val="2"/>
        </w:rPr>
      </w:pPr>
      <w:r w:rsidRPr="00A3230E">
        <w:rPr>
          <w:b/>
          <w:bCs/>
          <w:kern w:val="2"/>
        </w:rPr>
        <w:t>Ход урока</w:t>
      </w:r>
    </w:p>
    <w:p w:rsidR="0081259F" w:rsidRPr="00A3230E" w:rsidRDefault="0081259F" w:rsidP="006333DC">
      <w:pPr>
        <w:widowControl w:val="0"/>
        <w:suppressAutoHyphens/>
        <w:autoSpaceDE w:val="0"/>
        <w:autoSpaceDN w:val="0"/>
        <w:adjustRightInd w:val="0"/>
        <w:rPr>
          <w:kern w:val="2"/>
        </w:rPr>
      </w:pPr>
      <w:r w:rsidRPr="00A3230E">
        <w:rPr>
          <w:kern w:val="2"/>
        </w:rPr>
        <w:t xml:space="preserve">1. Организационный момент. </w:t>
      </w:r>
    </w:p>
    <w:p w:rsidR="0081259F" w:rsidRPr="00A3230E" w:rsidRDefault="0081259F" w:rsidP="006333DC">
      <w:pPr>
        <w:widowControl w:val="0"/>
        <w:suppressAutoHyphens/>
        <w:autoSpaceDE w:val="0"/>
        <w:autoSpaceDN w:val="0"/>
        <w:adjustRightInd w:val="0"/>
        <w:ind w:firstLine="708"/>
        <w:rPr>
          <w:kern w:val="2"/>
        </w:rPr>
      </w:pPr>
      <w:r w:rsidRPr="00A3230E">
        <w:rPr>
          <w:kern w:val="2"/>
        </w:rPr>
        <w:t>Посмотрите, пожалуйста,  на слайд. Что вы видите? Зима, холод, мороз, как-то зябко. А посмотрите вдалеке дома, окна светятся. В доме, наверное,  уютно, тепло. И вот я хочу, чтобы  сегодня у нас на уроке было тепло, уютно и комфортно  всем.</w:t>
      </w:r>
    </w:p>
    <w:p w:rsidR="0081259F" w:rsidRPr="00A3230E" w:rsidRDefault="0081259F" w:rsidP="006333DC">
      <w:pPr>
        <w:rPr>
          <w:b/>
          <w:bCs/>
          <w:kern w:val="2"/>
        </w:rPr>
      </w:pPr>
    </w:p>
    <w:p w:rsidR="0081259F" w:rsidRPr="00A3230E" w:rsidRDefault="0081259F" w:rsidP="006333DC">
      <w:pPr>
        <w:rPr>
          <w:b/>
          <w:bCs/>
          <w:color w:val="444444"/>
        </w:rPr>
      </w:pPr>
      <w:r w:rsidRPr="00A3230E">
        <w:rPr>
          <w:b/>
          <w:bCs/>
          <w:kern w:val="2"/>
        </w:rPr>
        <w:t>Объявление темы и цели урока</w:t>
      </w:r>
      <w:r w:rsidRPr="00A3230E">
        <w:rPr>
          <w:b/>
          <w:bCs/>
          <w:color w:val="444444"/>
        </w:rPr>
        <w:t xml:space="preserve">                                                                                                  </w:t>
      </w:r>
      <w:r w:rsidRPr="00A3230E">
        <w:t>Дорогие дети,  в ближайшие 40 минут, мы снова сможем погружаться в головокружительное многообразие нашей России.  Мы с вами знаем, что по красоте и разнообразию ландшафтов, природных ресурсов равных России нет. Но самое главное богатство нашего государства – это народ, это российский народ, населяющий необъятные просторы нашей Родины.</w:t>
      </w:r>
    </w:p>
    <w:p w:rsidR="0081259F" w:rsidRPr="00A3230E" w:rsidRDefault="0081259F" w:rsidP="006333DC">
      <w:pPr>
        <w:widowControl w:val="0"/>
        <w:suppressAutoHyphens/>
        <w:autoSpaceDE w:val="0"/>
        <w:autoSpaceDN w:val="0"/>
        <w:adjustRightInd w:val="0"/>
        <w:rPr>
          <w:kern w:val="2"/>
        </w:rPr>
      </w:pPr>
      <w:r w:rsidRPr="00A3230E">
        <w:rPr>
          <w:kern w:val="2"/>
        </w:rPr>
        <w:t xml:space="preserve"> Посмотрите, пожалуйста, на слова, записанные на слайде:</w:t>
      </w:r>
    </w:p>
    <w:p w:rsidR="0081259F" w:rsidRPr="00A3230E" w:rsidRDefault="0081259F" w:rsidP="006333DC">
      <w:pPr>
        <w:widowControl w:val="0"/>
        <w:suppressAutoHyphens/>
        <w:autoSpaceDE w:val="0"/>
        <w:autoSpaceDN w:val="0"/>
        <w:adjustRightInd w:val="0"/>
        <w:rPr>
          <w:b/>
          <w:bCs/>
          <w:i/>
          <w:iCs/>
          <w:kern w:val="2"/>
        </w:rPr>
      </w:pPr>
      <w:r w:rsidRPr="00A3230E">
        <w:rPr>
          <w:b/>
          <w:bCs/>
          <w:i/>
          <w:iCs/>
          <w:kern w:val="2"/>
        </w:rPr>
        <w:t xml:space="preserve">  ЭТНОС  ТОЛЕРАНТНОСТЬ     многонациональность</w:t>
      </w:r>
    </w:p>
    <w:p w:rsidR="0081259F" w:rsidRPr="00A3230E" w:rsidRDefault="0081259F" w:rsidP="006333DC">
      <w:pPr>
        <w:widowControl w:val="0"/>
        <w:suppressAutoHyphens/>
        <w:autoSpaceDE w:val="0"/>
        <w:autoSpaceDN w:val="0"/>
        <w:adjustRightInd w:val="0"/>
        <w:rPr>
          <w:kern w:val="2"/>
        </w:rPr>
      </w:pPr>
      <w:r w:rsidRPr="00A3230E">
        <w:rPr>
          <w:kern w:val="2"/>
        </w:rPr>
        <w:t>– Кто из вас может объяснить значение этих слов?</w:t>
      </w:r>
    </w:p>
    <w:p w:rsidR="0081259F" w:rsidRPr="00A3230E" w:rsidRDefault="0081259F" w:rsidP="006333DC">
      <w:pPr>
        <w:widowControl w:val="0"/>
        <w:suppressAutoHyphens/>
        <w:autoSpaceDE w:val="0"/>
        <w:autoSpaceDN w:val="0"/>
        <w:adjustRightInd w:val="0"/>
        <w:rPr>
          <w:kern w:val="2"/>
        </w:rPr>
      </w:pPr>
      <w:r w:rsidRPr="00A3230E">
        <w:rPr>
          <w:kern w:val="2"/>
        </w:rPr>
        <w:t>– С чем связаны эти понятия?</w:t>
      </w:r>
    </w:p>
    <w:p w:rsidR="0081259F" w:rsidRPr="00A3230E" w:rsidRDefault="0081259F" w:rsidP="006333DC">
      <w:pPr>
        <w:widowControl w:val="0"/>
        <w:suppressAutoHyphens/>
        <w:autoSpaceDE w:val="0"/>
        <w:autoSpaceDN w:val="0"/>
        <w:adjustRightInd w:val="0"/>
        <w:rPr>
          <w:kern w:val="2"/>
        </w:rPr>
      </w:pPr>
      <w:r w:rsidRPr="00A3230E">
        <w:rPr>
          <w:kern w:val="2"/>
        </w:rPr>
        <w:t xml:space="preserve">- Кто из вас догадался, какую тему мы сегодня будем изучать? </w:t>
      </w:r>
    </w:p>
    <w:p w:rsidR="0081259F" w:rsidRPr="00A3230E" w:rsidRDefault="0081259F" w:rsidP="006333DC">
      <w:pPr>
        <w:widowControl w:val="0"/>
        <w:suppressAutoHyphens/>
        <w:autoSpaceDE w:val="0"/>
        <w:autoSpaceDN w:val="0"/>
        <w:adjustRightInd w:val="0"/>
        <w:rPr>
          <w:kern w:val="2"/>
        </w:rPr>
      </w:pPr>
      <w:r w:rsidRPr="00A3230E">
        <w:rPr>
          <w:kern w:val="2"/>
        </w:rPr>
        <w:t>Верно. Сегодня на уроке,  мы продолжим тему население России и узнаем:  каков национальный состав населения России и как он менялся.</w:t>
      </w:r>
    </w:p>
    <w:p w:rsidR="0081259F" w:rsidRPr="00A3230E" w:rsidRDefault="0081259F" w:rsidP="006333DC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rPr>
          <w:kern w:val="2"/>
          <w:u w:val="single"/>
        </w:rPr>
      </w:pPr>
      <w:r w:rsidRPr="00A3230E">
        <w:rPr>
          <w:kern w:val="2"/>
        </w:rPr>
        <w:t xml:space="preserve">Запишите  тему  урока: «Национальный  состав населения России».   </w:t>
      </w:r>
      <w:r w:rsidRPr="00A3230E">
        <w:rPr>
          <w:kern w:val="2"/>
          <w:u w:val="single"/>
        </w:rPr>
        <w:t>(на слайде)</w:t>
      </w:r>
    </w:p>
    <w:p w:rsidR="0081259F" w:rsidRPr="00A3230E" w:rsidRDefault="0081259F" w:rsidP="006333DC">
      <w:pPr>
        <w:widowControl w:val="0"/>
        <w:suppressAutoHyphens/>
        <w:autoSpaceDE w:val="0"/>
        <w:autoSpaceDN w:val="0"/>
        <w:adjustRightInd w:val="0"/>
        <w:rPr>
          <w:b/>
          <w:bCs/>
          <w:kern w:val="2"/>
        </w:rPr>
      </w:pPr>
    </w:p>
    <w:p w:rsidR="0081259F" w:rsidRPr="00A3230E" w:rsidRDefault="0081259F" w:rsidP="006333DC">
      <w:pPr>
        <w:widowControl w:val="0"/>
        <w:suppressAutoHyphens/>
        <w:autoSpaceDE w:val="0"/>
        <w:autoSpaceDN w:val="0"/>
        <w:adjustRightInd w:val="0"/>
        <w:rPr>
          <w:bCs/>
          <w:kern w:val="2"/>
        </w:rPr>
      </w:pPr>
      <w:r w:rsidRPr="00A3230E">
        <w:rPr>
          <w:bCs/>
          <w:kern w:val="2"/>
        </w:rPr>
        <w:t>Я раздаю вам технологические карты. Посмотрите на задание и попробуйте сформулировать умения, которыми вы прирастете к концу урока.</w:t>
      </w:r>
    </w:p>
    <w:p w:rsidR="0081259F" w:rsidRPr="00A3230E" w:rsidRDefault="0081259F" w:rsidP="00DB261D">
      <w:pPr>
        <w:widowControl w:val="0"/>
        <w:suppressAutoHyphens/>
        <w:autoSpaceDE w:val="0"/>
        <w:autoSpaceDN w:val="0"/>
        <w:adjustRightInd w:val="0"/>
        <w:rPr>
          <w:bCs/>
          <w:kern w:val="2"/>
        </w:rPr>
      </w:pPr>
      <w:r w:rsidRPr="00A3230E">
        <w:rPr>
          <w:bCs/>
          <w:kern w:val="2"/>
        </w:rPr>
        <w:t>Умения:</w:t>
      </w:r>
    </w:p>
    <w:p w:rsidR="0081259F" w:rsidRPr="00A3230E" w:rsidRDefault="0081259F" w:rsidP="00DB261D">
      <w:pPr>
        <w:widowControl w:val="0"/>
        <w:suppressAutoHyphens/>
        <w:autoSpaceDE w:val="0"/>
        <w:autoSpaceDN w:val="0"/>
        <w:adjustRightInd w:val="0"/>
        <w:rPr>
          <w:bCs/>
          <w:kern w:val="2"/>
        </w:rPr>
      </w:pPr>
      <w:r w:rsidRPr="00A3230E">
        <w:rPr>
          <w:bCs/>
          <w:kern w:val="2"/>
        </w:rPr>
        <w:t>- определяю по таблице крупнейшие народы России;</w:t>
      </w:r>
    </w:p>
    <w:p w:rsidR="0081259F" w:rsidRPr="00A3230E" w:rsidRDefault="0081259F" w:rsidP="00DB261D">
      <w:pPr>
        <w:widowControl w:val="0"/>
        <w:suppressAutoHyphens/>
        <w:autoSpaceDE w:val="0"/>
        <w:autoSpaceDN w:val="0"/>
        <w:adjustRightInd w:val="0"/>
        <w:rPr>
          <w:bCs/>
          <w:kern w:val="2"/>
        </w:rPr>
      </w:pPr>
      <w:r w:rsidRPr="00A3230E">
        <w:rPr>
          <w:bCs/>
          <w:kern w:val="2"/>
        </w:rPr>
        <w:t xml:space="preserve">- выявляю различия между людьми разной национальности;- определяю языковую группу и языковую семью по карте народов России;- выявляю самые многонациональные территории России; </w:t>
      </w:r>
    </w:p>
    <w:p w:rsidR="0081259F" w:rsidRPr="00A3230E" w:rsidRDefault="0081259F" w:rsidP="00DB261D">
      <w:pPr>
        <w:widowControl w:val="0"/>
        <w:suppressAutoHyphens/>
        <w:autoSpaceDE w:val="0"/>
        <w:autoSpaceDN w:val="0"/>
        <w:adjustRightInd w:val="0"/>
        <w:rPr>
          <w:bCs/>
          <w:kern w:val="2"/>
        </w:rPr>
      </w:pPr>
      <w:r w:rsidRPr="00A3230E">
        <w:rPr>
          <w:bCs/>
          <w:kern w:val="2"/>
        </w:rPr>
        <w:t>- даю определение «титульный народ»;</w:t>
      </w:r>
    </w:p>
    <w:p w:rsidR="0081259F" w:rsidRDefault="0081259F" w:rsidP="00DB261D">
      <w:pPr>
        <w:widowControl w:val="0"/>
        <w:suppressAutoHyphens/>
        <w:autoSpaceDE w:val="0"/>
        <w:autoSpaceDN w:val="0"/>
        <w:adjustRightInd w:val="0"/>
        <w:rPr>
          <w:bCs/>
          <w:kern w:val="2"/>
        </w:rPr>
      </w:pPr>
      <w:r w:rsidRPr="00A3230E">
        <w:rPr>
          <w:bCs/>
          <w:kern w:val="2"/>
        </w:rPr>
        <w:t xml:space="preserve">- сопоставляю политико-административную карту и карту народов. </w:t>
      </w:r>
    </w:p>
    <w:p w:rsidR="0081259F" w:rsidRPr="00A3230E" w:rsidRDefault="0081259F" w:rsidP="00DB261D">
      <w:pPr>
        <w:widowControl w:val="0"/>
        <w:suppressAutoHyphens/>
        <w:autoSpaceDE w:val="0"/>
        <w:autoSpaceDN w:val="0"/>
        <w:adjustRightInd w:val="0"/>
        <w:rPr>
          <w:bCs/>
          <w:i/>
          <w:kern w:val="2"/>
        </w:rPr>
      </w:pPr>
      <w:r>
        <w:rPr>
          <w:bCs/>
          <w:kern w:val="2"/>
        </w:rPr>
        <w:t xml:space="preserve">Ребята ,это учебные умения. А какими умениями мы еще будем пользоваться? </w:t>
      </w:r>
      <w:r w:rsidRPr="00A3230E">
        <w:rPr>
          <w:bCs/>
          <w:i/>
          <w:kern w:val="2"/>
        </w:rPr>
        <w:t>Метапредметными: работаю с картой, таблицей, составляю таблицу, оцениваю себя, делаю выводы.</w:t>
      </w:r>
    </w:p>
    <w:p w:rsidR="0081259F" w:rsidRPr="00A3230E" w:rsidRDefault="0081259F" w:rsidP="006333DC">
      <w:pPr>
        <w:widowControl w:val="0"/>
        <w:suppressAutoHyphens/>
        <w:autoSpaceDE w:val="0"/>
        <w:autoSpaceDN w:val="0"/>
        <w:adjustRightInd w:val="0"/>
        <w:rPr>
          <w:bCs/>
          <w:i/>
          <w:kern w:val="2"/>
        </w:rPr>
      </w:pPr>
    </w:p>
    <w:p w:rsidR="0081259F" w:rsidRPr="00A3230E" w:rsidRDefault="0081259F" w:rsidP="006333DC">
      <w:pPr>
        <w:widowControl w:val="0"/>
        <w:suppressAutoHyphens/>
        <w:autoSpaceDE w:val="0"/>
        <w:autoSpaceDN w:val="0"/>
        <w:adjustRightInd w:val="0"/>
        <w:rPr>
          <w:b/>
          <w:bCs/>
          <w:kern w:val="2"/>
        </w:rPr>
      </w:pPr>
      <w:r w:rsidRPr="00A3230E">
        <w:rPr>
          <w:b/>
          <w:bCs/>
          <w:kern w:val="2"/>
        </w:rPr>
        <w:t>Изучение новой темы.</w:t>
      </w:r>
    </w:p>
    <w:p w:rsidR="0081259F" w:rsidRPr="00A3230E" w:rsidRDefault="0081259F" w:rsidP="006333DC">
      <w:pPr>
        <w:widowControl w:val="0"/>
        <w:suppressAutoHyphens/>
        <w:autoSpaceDE w:val="0"/>
        <w:autoSpaceDN w:val="0"/>
        <w:adjustRightInd w:val="0"/>
        <w:rPr>
          <w:kern w:val="2"/>
        </w:rPr>
      </w:pPr>
      <w:r w:rsidRPr="00A3230E">
        <w:rPr>
          <w:kern w:val="2"/>
          <w:u w:val="single"/>
        </w:rPr>
        <w:t>Вводное слово.</w:t>
      </w:r>
      <w:r w:rsidRPr="00A3230E">
        <w:rPr>
          <w:kern w:val="2"/>
        </w:rPr>
        <w:tab/>
        <w:t xml:space="preserve">                                                                                                                          Как мы уже говорили, наша Родина велика. Необозримы и прекрасны её просторы. Но самое прекрасное – это наш народ.  В нашей стране проживает огромное  количество  народов,  больших  и  малых,  более 120. </w:t>
      </w:r>
    </w:p>
    <w:p w:rsidR="0081259F" w:rsidRPr="00A3230E" w:rsidRDefault="0081259F" w:rsidP="00DB261D">
      <w:pPr>
        <w:widowControl w:val="0"/>
        <w:suppressAutoHyphens/>
        <w:autoSpaceDE w:val="0"/>
        <w:autoSpaceDN w:val="0"/>
        <w:adjustRightInd w:val="0"/>
        <w:rPr>
          <w:kern w:val="2"/>
        </w:rPr>
      </w:pPr>
      <w:r w:rsidRPr="00A3230E">
        <w:rPr>
          <w:b/>
          <w:kern w:val="2"/>
        </w:rPr>
        <w:t>Задание 1.</w:t>
      </w:r>
      <w:r w:rsidRPr="00A3230E">
        <w:rPr>
          <w:kern w:val="2"/>
        </w:rPr>
        <w:t xml:space="preserve"> По данным таблицы определите крупнейшие народы России по их численности и расставьте их в порядке убывания численности. Ответ запишите в тетрадь.</w:t>
      </w:r>
    </w:p>
    <w:p w:rsidR="0081259F" w:rsidRPr="00A3230E" w:rsidRDefault="0081259F" w:rsidP="00DB261D">
      <w:pPr>
        <w:widowControl w:val="0"/>
        <w:suppressAutoHyphens/>
        <w:autoSpaceDE w:val="0"/>
        <w:autoSpaceDN w:val="0"/>
        <w:adjustRightInd w:val="0"/>
        <w:rPr>
          <w:b/>
          <w:kern w:val="2"/>
          <w:u w:val="single"/>
        </w:rPr>
      </w:pPr>
      <w:r w:rsidRPr="00A3230E">
        <w:rPr>
          <w:b/>
          <w:kern w:val="2"/>
          <w:u w:val="single"/>
        </w:rPr>
        <w:t>Отвечают.</w:t>
      </w:r>
    </w:p>
    <w:p w:rsidR="0081259F" w:rsidRPr="00A3230E" w:rsidRDefault="0081259F" w:rsidP="00DB261D">
      <w:pPr>
        <w:widowControl w:val="0"/>
        <w:suppressAutoHyphens/>
        <w:autoSpaceDE w:val="0"/>
        <w:autoSpaceDN w:val="0"/>
        <w:adjustRightInd w:val="0"/>
        <w:rPr>
          <w:bCs/>
          <w:kern w:val="2"/>
        </w:rPr>
      </w:pPr>
      <w:r w:rsidRPr="00A3230E">
        <w:rPr>
          <w:kern w:val="2"/>
        </w:rPr>
        <w:t xml:space="preserve">В России проживает более 120 народов. </w:t>
      </w:r>
      <w:r w:rsidRPr="00A3230E">
        <w:rPr>
          <w:bCs/>
          <w:kern w:val="2"/>
        </w:rPr>
        <w:t>А каков национальный состав населения нашего Красноярского края? Русские, армяне, украинцы, даргинцы, греки, ногайцы, цыгане, карачаевцы, азербайджанцы, туркмены, чеченцы, татары, белорусы, грузины, немцы, осетины, турки, аварцы, корейцы…</w:t>
      </w:r>
    </w:p>
    <w:p w:rsidR="0081259F" w:rsidRPr="00A3230E" w:rsidRDefault="0081259F" w:rsidP="00DB261D">
      <w:pPr>
        <w:widowControl w:val="0"/>
        <w:suppressAutoHyphens/>
        <w:autoSpaceDE w:val="0"/>
        <w:autoSpaceDN w:val="0"/>
        <w:adjustRightInd w:val="0"/>
        <w:rPr>
          <w:bCs/>
          <w:kern w:val="2"/>
        </w:rPr>
      </w:pPr>
    </w:p>
    <w:p w:rsidR="0081259F" w:rsidRPr="00A3230E" w:rsidRDefault="0081259F" w:rsidP="00DB261D">
      <w:pPr>
        <w:widowControl w:val="0"/>
        <w:suppressAutoHyphens/>
        <w:autoSpaceDE w:val="0"/>
        <w:autoSpaceDN w:val="0"/>
        <w:adjustRightInd w:val="0"/>
        <w:rPr>
          <w:bCs/>
          <w:kern w:val="2"/>
        </w:rPr>
      </w:pPr>
      <w:r w:rsidRPr="00A3230E">
        <w:rPr>
          <w:kern w:val="2"/>
        </w:rPr>
        <w:t xml:space="preserve">Наше село: </w:t>
      </w:r>
      <w:r w:rsidRPr="00A3230E">
        <w:rPr>
          <w:bCs/>
          <w:kern w:val="2"/>
        </w:rPr>
        <w:t>11 наиболее распространенных национальностей:</w:t>
      </w:r>
    </w:p>
    <w:p w:rsidR="0081259F" w:rsidRPr="00A3230E" w:rsidRDefault="0081259F" w:rsidP="00DB261D">
      <w:pPr>
        <w:widowControl w:val="0"/>
        <w:suppressAutoHyphens/>
        <w:autoSpaceDE w:val="0"/>
        <w:autoSpaceDN w:val="0"/>
        <w:adjustRightInd w:val="0"/>
        <w:rPr>
          <w:kern w:val="2"/>
        </w:rPr>
      </w:pPr>
      <w:r w:rsidRPr="00A3230E">
        <w:rPr>
          <w:bCs/>
          <w:kern w:val="2"/>
        </w:rPr>
        <w:t xml:space="preserve">   </w:t>
      </w:r>
      <w:r w:rsidRPr="00A3230E">
        <w:rPr>
          <w:kern w:val="2"/>
        </w:rPr>
        <w:t>русские, украинцы, немцы, белорусы, чуваши, татары, армяне, казахи, таджики, киргизы, марийцы…</w:t>
      </w:r>
    </w:p>
    <w:p w:rsidR="0081259F" w:rsidRPr="00A3230E" w:rsidRDefault="0081259F" w:rsidP="00DB261D">
      <w:pPr>
        <w:widowControl w:val="0"/>
        <w:suppressAutoHyphens/>
        <w:autoSpaceDE w:val="0"/>
        <w:autoSpaceDN w:val="0"/>
        <w:adjustRightInd w:val="0"/>
        <w:rPr>
          <w:kern w:val="2"/>
        </w:rPr>
      </w:pPr>
    </w:p>
    <w:p w:rsidR="0081259F" w:rsidRPr="00A3230E" w:rsidRDefault="0081259F" w:rsidP="00DB261D">
      <w:pPr>
        <w:widowControl w:val="0"/>
        <w:suppressAutoHyphens/>
        <w:autoSpaceDE w:val="0"/>
        <w:autoSpaceDN w:val="0"/>
        <w:adjustRightInd w:val="0"/>
        <w:rPr>
          <w:kern w:val="2"/>
        </w:rPr>
      </w:pPr>
      <w:r w:rsidRPr="00A3230E">
        <w:rPr>
          <w:bCs/>
          <w:kern w:val="2"/>
        </w:rPr>
        <w:t>Наша школа тоже многонациональна</w:t>
      </w:r>
      <w:r w:rsidRPr="00A3230E">
        <w:rPr>
          <w:kern w:val="2"/>
        </w:rPr>
        <w:t xml:space="preserve">. </w:t>
      </w:r>
    </w:p>
    <w:p w:rsidR="0081259F" w:rsidRPr="00A3230E" w:rsidRDefault="0081259F" w:rsidP="00DB261D">
      <w:pPr>
        <w:widowControl w:val="0"/>
        <w:suppressAutoHyphens/>
        <w:autoSpaceDE w:val="0"/>
        <w:autoSpaceDN w:val="0"/>
        <w:adjustRightInd w:val="0"/>
        <w:rPr>
          <w:kern w:val="2"/>
        </w:rPr>
      </w:pPr>
      <w:r w:rsidRPr="00A3230E">
        <w:rPr>
          <w:kern w:val="2"/>
        </w:rPr>
        <w:t>Задание: провести исследование на тему «Национальный состав учащихся и работников Устюжской школы»</w:t>
      </w:r>
    </w:p>
    <w:p w:rsidR="0081259F" w:rsidRPr="00A3230E" w:rsidRDefault="0081259F" w:rsidP="00DB261D">
      <w:pPr>
        <w:widowControl w:val="0"/>
        <w:suppressAutoHyphens/>
        <w:autoSpaceDE w:val="0"/>
        <w:autoSpaceDN w:val="0"/>
        <w:adjustRightInd w:val="0"/>
        <w:rPr>
          <w:kern w:val="2"/>
        </w:rPr>
      </w:pPr>
    </w:p>
    <w:p w:rsidR="0081259F" w:rsidRPr="00A3230E" w:rsidRDefault="0081259F" w:rsidP="00DB261D">
      <w:pPr>
        <w:widowControl w:val="0"/>
        <w:suppressAutoHyphens/>
        <w:autoSpaceDE w:val="0"/>
        <w:autoSpaceDN w:val="0"/>
        <w:adjustRightInd w:val="0"/>
        <w:rPr>
          <w:kern w:val="2"/>
        </w:rPr>
      </w:pPr>
      <w:r w:rsidRPr="00A3230E">
        <w:rPr>
          <w:kern w:val="2"/>
        </w:rPr>
        <w:t>Народов много и все они разные.</w:t>
      </w:r>
      <w:r w:rsidRPr="00A3230E">
        <w:rPr>
          <w:color w:val="000000"/>
        </w:rPr>
        <w:t xml:space="preserve"> </w:t>
      </w:r>
      <w:r w:rsidRPr="00A3230E">
        <w:rPr>
          <w:kern w:val="2"/>
        </w:rPr>
        <w:t>Задание 2.</w:t>
      </w:r>
      <w:r w:rsidRPr="00A3230E">
        <w:rPr>
          <w:kern w:val="2"/>
          <w:u w:val="single"/>
        </w:rPr>
        <w:t xml:space="preserve"> </w:t>
      </w:r>
    </w:p>
    <w:p w:rsidR="0081259F" w:rsidRPr="00A3230E" w:rsidRDefault="0081259F" w:rsidP="00DB261D">
      <w:pPr>
        <w:widowControl w:val="0"/>
        <w:suppressAutoHyphens/>
        <w:autoSpaceDE w:val="0"/>
        <w:autoSpaceDN w:val="0"/>
        <w:adjustRightInd w:val="0"/>
        <w:rPr>
          <w:kern w:val="2"/>
        </w:rPr>
      </w:pPr>
      <w:r w:rsidRPr="00A3230E">
        <w:rPr>
          <w:kern w:val="2"/>
        </w:rPr>
        <w:t xml:space="preserve">   Чем отличаются люди разных национальностей? Перечислите признаки. Какой признак самый главный? </w:t>
      </w:r>
    </w:p>
    <w:p w:rsidR="0081259F" w:rsidRPr="00A3230E" w:rsidRDefault="0081259F" w:rsidP="00DB261D">
      <w:pPr>
        <w:widowControl w:val="0"/>
        <w:suppressAutoHyphens/>
        <w:autoSpaceDE w:val="0"/>
        <w:autoSpaceDN w:val="0"/>
        <w:adjustRightInd w:val="0"/>
        <w:rPr>
          <w:kern w:val="2"/>
        </w:rPr>
      </w:pPr>
    </w:p>
    <w:p w:rsidR="0081259F" w:rsidRPr="00A3230E" w:rsidRDefault="0081259F" w:rsidP="006333DC">
      <w:pPr>
        <w:widowControl w:val="0"/>
        <w:suppressAutoHyphens/>
        <w:autoSpaceDE w:val="0"/>
        <w:autoSpaceDN w:val="0"/>
        <w:adjustRightInd w:val="0"/>
        <w:ind w:firstLine="708"/>
        <w:rPr>
          <w:kern w:val="2"/>
        </w:rPr>
      </w:pPr>
      <w:r w:rsidRPr="00A3230E">
        <w:rPr>
          <w:kern w:val="2"/>
        </w:rPr>
        <w:t xml:space="preserve">Россия – страна многонациональная.  Каждая  нация  имеет  свой  язык  значит Россия и многоязычная. Ученые насчитывают более 150 языков. Здесь на равных учтены как русский, которым в России владеют 98% населения, так и языки малых народов, численность которых лишь несколько десятков. Есть ли похожие языки?  Да некоторые языки очень похожи, люди могут говорить каждый на своем языке и при этом прекрасно понимать друг друга. Например, русский – белоруса, татарин – башкира, калмык – бурята. Почему?  Потому что группы языков имеют общий язык-предок – праязык. Древние племена, говорившие на одном из таких языков, переселялись, смешивались с другими народами, и единый язык распадался на несколько. Так и возникло множество похожих языков. </w:t>
      </w:r>
    </w:p>
    <w:p w:rsidR="0081259F" w:rsidRPr="00A3230E" w:rsidRDefault="0081259F" w:rsidP="006333DC">
      <w:pPr>
        <w:widowControl w:val="0"/>
        <w:suppressAutoHyphens/>
        <w:autoSpaceDE w:val="0"/>
        <w:autoSpaceDN w:val="0"/>
        <w:adjustRightInd w:val="0"/>
        <w:ind w:firstLine="708"/>
        <w:rPr>
          <w:kern w:val="2"/>
        </w:rPr>
      </w:pPr>
      <w:r w:rsidRPr="00A3230E">
        <w:rPr>
          <w:kern w:val="2"/>
        </w:rPr>
        <w:t>По сходству языков народы России относят к 4 большим  языковым семьям. Классификация народов по признаку близости языков. Такой выбор оправдан: сходство языков в большинстве случаев говорит о родстве народов, их общем происхождении.</w:t>
      </w:r>
    </w:p>
    <w:p w:rsidR="0081259F" w:rsidRPr="00A3230E" w:rsidRDefault="0081259F" w:rsidP="006333DC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rPr>
          <w:kern w:val="2"/>
        </w:rPr>
      </w:pPr>
      <w:r w:rsidRPr="00A3230E">
        <w:rPr>
          <w:kern w:val="2"/>
          <w:u w:val="single"/>
        </w:rPr>
        <w:t xml:space="preserve">Откройте атлас </w:t>
      </w:r>
      <w:r w:rsidRPr="00A3230E">
        <w:rPr>
          <w:kern w:val="2"/>
        </w:rPr>
        <w:t xml:space="preserve"> – на странице 13   «Народы России». Все народы объединены в языковые группы, а группы – в семьи. Прочитайте, какие языковые семьи представлены в России. Давайте подробнее с ними познакомимся.</w:t>
      </w:r>
    </w:p>
    <w:p w:rsidR="0081259F" w:rsidRPr="00A3230E" w:rsidRDefault="0081259F" w:rsidP="00DB261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rPr>
          <w:kern w:val="2"/>
        </w:rPr>
      </w:pPr>
      <w:r w:rsidRPr="00A3230E">
        <w:rPr>
          <w:kern w:val="2"/>
        </w:rPr>
        <w:t xml:space="preserve">Задание 3. Составьте таблицу классификации народов по языковой принадлежности, выписав для каждой языковой семьи – группу и примеры народов, входящих в эту группу. </w:t>
      </w:r>
    </w:p>
    <w:p w:rsidR="0081259F" w:rsidRPr="00A3230E" w:rsidRDefault="0081259F" w:rsidP="006333DC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rPr>
          <w:kern w:val="2"/>
        </w:rPr>
      </w:pPr>
      <w:r w:rsidRPr="00A3230E">
        <w:rPr>
          <w:kern w:val="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1259F" w:rsidRPr="00A3230E" w:rsidRDefault="0081259F" w:rsidP="006333DC">
      <w:pPr>
        <w:widowControl w:val="0"/>
        <w:suppressAutoHyphens/>
        <w:autoSpaceDE w:val="0"/>
        <w:autoSpaceDN w:val="0"/>
        <w:adjustRightInd w:val="0"/>
        <w:rPr>
          <w:kern w:val="2"/>
        </w:rPr>
      </w:pPr>
      <w:r w:rsidRPr="00A3230E">
        <w:rPr>
          <w:kern w:val="2"/>
        </w:rPr>
        <w:t>-Какая языковая семья самая многочисленная?  Да, 89% населения страны принадлежит к индоевропейской семье.</w:t>
      </w:r>
    </w:p>
    <w:p w:rsidR="0081259F" w:rsidRPr="00A3230E" w:rsidRDefault="0081259F" w:rsidP="006333DC">
      <w:pPr>
        <w:widowControl w:val="0"/>
        <w:suppressAutoHyphens/>
        <w:autoSpaceDE w:val="0"/>
        <w:autoSpaceDN w:val="0"/>
        <w:adjustRightInd w:val="0"/>
        <w:rPr>
          <w:kern w:val="2"/>
        </w:rPr>
      </w:pPr>
      <w:r w:rsidRPr="00A3230E">
        <w:rPr>
          <w:kern w:val="2"/>
        </w:rPr>
        <w:t>- Рассмотрим, на какие языковые группы делится индоевропейская семья, какие народы к ней относятся?</w:t>
      </w:r>
    </w:p>
    <w:p w:rsidR="0081259F" w:rsidRPr="00A3230E" w:rsidRDefault="0081259F" w:rsidP="006333DC">
      <w:pPr>
        <w:widowControl w:val="0"/>
        <w:suppressAutoHyphens/>
        <w:autoSpaceDE w:val="0"/>
        <w:autoSpaceDN w:val="0"/>
        <w:adjustRightInd w:val="0"/>
        <w:rPr>
          <w:kern w:val="2"/>
        </w:rPr>
      </w:pPr>
      <w:r w:rsidRPr="00A3230E">
        <w:rPr>
          <w:kern w:val="2"/>
        </w:rPr>
        <w:t>-Какая группа самая многочисленная и какие народы можно выделить в этой группе?</w:t>
      </w:r>
    </w:p>
    <w:p w:rsidR="0081259F" w:rsidRPr="00A3230E" w:rsidRDefault="0081259F" w:rsidP="006333DC">
      <w:pPr>
        <w:widowControl w:val="0"/>
        <w:suppressAutoHyphens/>
        <w:autoSpaceDE w:val="0"/>
        <w:autoSpaceDN w:val="0"/>
        <w:adjustRightInd w:val="0"/>
        <w:rPr>
          <w:kern w:val="2"/>
        </w:rPr>
      </w:pPr>
      <w:r w:rsidRPr="00A3230E">
        <w:rPr>
          <w:kern w:val="2"/>
        </w:rPr>
        <w:t xml:space="preserve">-  По условным знакам определите в атласе, где проживают эти народы?                                    -  Какие еще крупные народы из других групп этой семьи можно выделить? </w:t>
      </w:r>
    </w:p>
    <w:p w:rsidR="0081259F" w:rsidRPr="00A3230E" w:rsidRDefault="0081259F" w:rsidP="006333DC">
      <w:pPr>
        <w:widowControl w:val="0"/>
        <w:suppressAutoHyphens/>
        <w:autoSpaceDE w:val="0"/>
        <w:autoSpaceDN w:val="0"/>
        <w:adjustRightInd w:val="0"/>
        <w:rPr>
          <w:kern w:val="2"/>
        </w:rPr>
      </w:pPr>
      <w:r w:rsidRPr="00A3230E">
        <w:rPr>
          <w:kern w:val="2"/>
        </w:rPr>
        <w:t>-А какой народ этой семьи самый малочисленный?</w:t>
      </w:r>
    </w:p>
    <w:p w:rsidR="0081259F" w:rsidRPr="00A3230E" w:rsidRDefault="0081259F" w:rsidP="006333DC">
      <w:pPr>
        <w:widowControl w:val="0"/>
        <w:suppressAutoHyphens/>
        <w:autoSpaceDE w:val="0"/>
        <w:autoSpaceDN w:val="0"/>
        <w:adjustRightInd w:val="0"/>
        <w:rPr>
          <w:kern w:val="2"/>
        </w:rPr>
      </w:pPr>
      <w:r w:rsidRPr="00A3230E">
        <w:rPr>
          <w:kern w:val="2"/>
        </w:rPr>
        <w:t>Вслушайтесь в звучание названий языковых семей: индоевропейская, алтайская, кавказская, уральская. Почему они так называются?</w:t>
      </w:r>
    </w:p>
    <w:p w:rsidR="0081259F" w:rsidRPr="00A3230E" w:rsidRDefault="0081259F" w:rsidP="006333DC">
      <w:pPr>
        <w:widowControl w:val="0"/>
        <w:suppressAutoHyphens/>
        <w:autoSpaceDE w:val="0"/>
        <w:autoSpaceDN w:val="0"/>
        <w:adjustRightInd w:val="0"/>
        <w:rPr>
          <w:kern w:val="2"/>
        </w:rPr>
      </w:pPr>
    </w:p>
    <w:p w:rsidR="0081259F" w:rsidRPr="00A3230E" w:rsidRDefault="0081259F" w:rsidP="00DB261D">
      <w:pPr>
        <w:widowControl w:val="0"/>
        <w:suppressAutoHyphens/>
        <w:autoSpaceDE w:val="0"/>
        <w:autoSpaceDN w:val="0"/>
        <w:adjustRightInd w:val="0"/>
        <w:rPr>
          <w:kern w:val="2"/>
        </w:rPr>
      </w:pPr>
      <w:r w:rsidRPr="00A3230E">
        <w:rPr>
          <w:kern w:val="2"/>
        </w:rPr>
        <w:t xml:space="preserve">Задание 4. </w:t>
      </w:r>
    </w:p>
    <w:p w:rsidR="0081259F" w:rsidRPr="00A3230E" w:rsidRDefault="0081259F" w:rsidP="00DB261D">
      <w:pPr>
        <w:widowControl w:val="0"/>
        <w:suppressAutoHyphens/>
        <w:autoSpaceDE w:val="0"/>
        <w:autoSpaceDN w:val="0"/>
        <w:adjustRightInd w:val="0"/>
        <w:rPr>
          <w:kern w:val="2"/>
        </w:rPr>
      </w:pPr>
      <w:r w:rsidRPr="00A3230E">
        <w:rPr>
          <w:kern w:val="2"/>
        </w:rPr>
        <w:t xml:space="preserve"> Посмотрите на карту народов  и ответьте на вопрос: Какие территории России отличаются пестрым национальным составом? </w:t>
      </w:r>
    </w:p>
    <w:p w:rsidR="0081259F" w:rsidRPr="00A3230E" w:rsidRDefault="0081259F" w:rsidP="00A3230E">
      <w:pPr>
        <w:shd w:val="clear" w:color="auto" w:fill="FFFFFF"/>
        <w:spacing w:after="120" w:line="240" w:lineRule="atLeast"/>
        <w:rPr>
          <w:color w:val="333333"/>
        </w:rPr>
      </w:pPr>
      <w:r w:rsidRPr="00A3230E">
        <w:rPr>
          <w:color w:val="333333"/>
        </w:rPr>
        <w:t>Итак, мы видим, что наиболее многонационален состав населения на Северном Кавказе, в Поволжье и на юге Сибири.</w:t>
      </w:r>
    </w:p>
    <w:p w:rsidR="0081259F" w:rsidRPr="00A3230E" w:rsidRDefault="0081259F" w:rsidP="00A3230E">
      <w:pPr>
        <w:shd w:val="clear" w:color="auto" w:fill="FFFFFF"/>
        <w:spacing w:after="120" w:line="240" w:lineRule="atLeast"/>
        <w:rPr>
          <w:color w:val="333333"/>
        </w:rPr>
      </w:pPr>
      <w:r w:rsidRPr="00A3230E">
        <w:rPr>
          <w:color w:val="333333"/>
        </w:rPr>
        <w:t xml:space="preserve">Многие народы рассредоточены по всей территории России. В то же время в республиках, автономных округах велика доля коренного населения. </w:t>
      </w:r>
    </w:p>
    <w:p w:rsidR="0081259F" w:rsidRPr="00A3230E" w:rsidRDefault="0081259F" w:rsidP="00A3230E">
      <w:pPr>
        <w:shd w:val="clear" w:color="auto" w:fill="FFFFFF"/>
        <w:spacing w:after="120" w:line="240" w:lineRule="atLeast"/>
        <w:rPr>
          <w:color w:val="333333"/>
        </w:rPr>
      </w:pPr>
      <w:r w:rsidRPr="00A3230E">
        <w:rPr>
          <w:color w:val="333333"/>
        </w:rPr>
        <w:t>К доске – показать самые многонациональные территории.</w:t>
      </w:r>
    </w:p>
    <w:p w:rsidR="0081259F" w:rsidRPr="00A3230E" w:rsidRDefault="0081259F" w:rsidP="00A3230E">
      <w:pPr>
        <w:shd w:val="clear" w:color="auto" w:fill="FFFFFF"/>
        <w:spacing w:after="120" w:line="240" w:lineRule="atLeast"/>
        <w:rPr>
          <w:color w:val="333333"/>
        </w:rPr>
      </w:pPr>
      <w:r w:rsidRPr="00A3230E">
        <w:rPr>
          <w:color w:val="333333"/>
        </w:rPr>
        <w:t xml:space="preserve">Задание 5. Дайте определение «титульный народ» и приведите их примеры. </w:t>
      </w:r>
    </w:p>
    <w:p w:rsidR="0081259F" w:rsidRPr="00A3230E" w:rsidRDefault="0081259F" w:rsidP="00A3230E">
      <w:pPr>
        <w:shd w:val="clear" w:color="auto" w:fill="FFFFFF"/>
        <w:spacing w:after="120" w:line="240" w:lineRule="atLeast"/>
        <w:rPr>
          <w:color w:val="333333"/>
        </w:rPr>
      </w:pPr>
      <w:r w:rsidRPr="00A3230E">
        <w:rPr>
          <w:color w:val="333333"/>
        </w:rPr>
        <w:t>Народ, давший название республике или автономному округу называется титульным (коренной этнос).</w:t>
      </w:r>
    </w:p>
    <w:p w:rsidR="0081259F" w:rsidRPr="00A3230E" w:rsidRDefault="0081259F" w:rsidP="00A3230E">
      <w:pPr>
        <w:shd w:val="clear" w:color="auto" w:fill="FFFFFF"/>
        <w:spacing w:after="120" w:line="240" w:lineRule="atLeast"/>
        <w:rPr>
          <w:color w:val="333333"/>
        </w:rPr>
      </w:pPr>
      <w:r w:rsidRPr="00A3230E">
        <w:rPr>
          <w:color w:val="333333"/>
        </w:rPr>
        <w:t>Запись определения в тетрадях</w:t>
      </w:r>
    </w:p>
    <w:p w:rsidR="0081259F" w:rsidRPr="00A3230E" w:rsidRDefault="0081259F" w:rsidP="00A3230E">
      <w:pPr>
        <w:shd w:val="clear" w:color="auto" w:fill="FFFFFF"/>
        <w:spacing w:after="120" w:line="240" w:lineRule="atLeast"/>
        <w:rPr>
          <w:color w:val="333333"/>
        </w:rPr>
      </w:pPr>
      <w:r w:rsidRPr="00A3230E">
        <w:rPr>
          <w:color w:val="333333"/>
        </w:rPr>
        <w:t>Лишь в 7 республиках титульный народ составляет более половины всех жителей. Выясним из таблицы, которая находится у вас на столах, какие же это территории? Покажите их на карте России.</w:t>
      </w:r>
    </w:p>
    <w:p w:rsidR="0081259F" w:rsidRPr="00A3230E" w:rsidRDefault="0081259F" w:rsidP="00DB261D">
      <w:pPr>
        <w:widowControl w:val="0"/>
        <w:suppressAutoHyphens/>
        <w:autoSpaceDE w:val="0"/>
        <w:autoSpaceDN w:val="0"/>
        <w:adjustRightInd w:val="0"/>
        <w:rPr>
          <w:kern w:val="2"/>
        </w:rPr>
      </w:pPr>
      <w:r w:rsidRPr="00A3230E">
        <w:rPr>
          <w:kern w:val="2"/>
        </w:rPr>
        <w:t xml:space="preserve">К доске. </w:t>
      </w:r>
    </w:p>
    <w:p w:rsidR="0081259F" w:rsidRPr="00A3230E" w:rsidRDefault="0081259F" w:rsidP="006333DC">
      <w:pPr>
        <w:widowControl w:val="0"/>
        <w:suppressAutoHyphens/>
        <w:autoSpaceDE w:val="0"/>
        <w:autoSpaceDN w:val="0"/>
        <w:adjustRightInd w:val="0"/>
        <w:rPr>
          <w:kern w:val="2"/>
        </w:rPr>
      </w:pPr>
      <w:r w:rsidRPr="00A3230E">
        <w:rPr>
          <w:kern w:val="2"/>
        </w:rPr>
        <w:t xml:space="preserve">Народов много. У всех свои традиции, образ жизни, обычаи. И все мы стараемся жить дружно. В Конституции РФ записано: </w:t>
      </w:r>
    </w:p>
    <w:p w:rsidR="0081259F" w:rsidRPr="00A3230E" w:rsidRDefault="0081259F" w:rsidP="006333DC">
      <w:pPr>
        <w:widowControl w:val="0"/>
        <w:suppressAutoHyphens/>
        <w:autoSpaceDE w:val="0"/>
        <w:autoSpaceDN w:val="0"/>
        <w:adjustRightInd w:val="0"/>
        <w:rPr>
          <w:kern w:val="2"/>
          <w:u w:val="single"/>
        </w:rPr>
      </w:pPr>
      <w:r w:rsidRPr="00A3230E">
        <w:rPr>
          <w:kern w:val="2"/>
          <w:u w:val="single"/>
        </w:rPr>
        <w:t>Статья 19 К</w:t>
      </w:r>
    </w:p>
    <w:p w:rsidR="0081259F" w:rsidRPr="00A3230E" w:rsidRDefault="0081259F" w:rsidP="006333DC">
      <w:pPr>
        <w:pStyle w:val="consnormal"/>
        <w:spacing w:before="0" w:after="0"/>
        <w:rPr>
          <w:color w:val="800000"/>
        </w:rPr>
      </w:pPr>
      <w:r w:rsidRPr="00A3230E">
        <w:rPr>
          <w:color w:val="800000"/>
        </w:rPr>
        <w:t xml:space="preserve"> Государство гарантирует равенство прав и свобод человека и гражданина независимо от пола,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обстоятельств. Запрещаются любые формы ограничения прав граждан по признакам социальной, расовой, национальной, языковой или религиозной принадлежности.</w:t>
      </w:r>
    </w:p>
    <w:p w:rsidR="0081259F" w:rsidRPr="00A3230E" w:rsidRDefault="0081259F" w:rsidP="006333DC">
      <w:pPr>
        <w:widowControl w:val="0"/>
        <w:suppressAutoHyphens/>
        <w:autoSpaceDE w:val="0"/>
        <w:autoSpaceDN w:val="0"/>
        <w:adjustRightInd w:val="0"/>
        <w:rPr>
          <w:kern w:val="2"/>
        </w:rPr>
      </w:pPr>
      <w:r w:rsidRPr="00A3230E">
        <w:rPr>
          <w:kern w:val="2"/>
        </w:rPr>
        <w:t>Огромное количество народов населяют Россию.  Чем же народы друг от друга  отличаются?  Каждый народ самобытен, имеет свою культуру, традиции, даже характерные черты.   Любой народ неповторим, талантлив. Мы все разные, и вместе и с тем у представителей разных национальностей есть много общего.</w:t>
      </w:r>
    </w:p>
    <w:p w:rsidR="0081259F" w:rsidRPr="00A3230E" w:rsidRDefault="0081259F" w:rsidP="00A3230E">
      <w:pPr>
        <w:shd w:val="clear" w:color="auto" w:fill="FFFFFF"/>
        <w:spacing w:after="120" w:line="240" w:lineRule="atLeast"/>
        <w:rPr>
          <w:color w:val="333333"/>
        </w:rPr>
      </w:pPr>
      <w:r w:rsidRPr="00A3230E">
        <w:rPr>
          <w:color w:val="333333"/>
        </w:rPr>
        <w:t>Где бы мы ни жили с вами, какой национальности не были, все мы граждане одной великой страны – мы россияне. У нас одна общая история: героическая и трагическая. У нас огромные природные богатства, у нас трудолюбивый и талантливый народ, у нас разнообразие национальных культур. Если мы будем едины, то нам по плечу любые задачи. Что же необходимо делать, чтобы избежать национальных конфликтов?</w:t>
      </w:r>
    </w:p>
    <w:p w:rsidR="0081259F" w:rsidRPr="00A3230E" w:rsidRDefault="0081259F" w:rsidP="00A3230E">
      <w:pPr>
        <w:shd w:val="clear" w:color="auto" w:fill="FFFFFF"/>
        <w:spacing w:after="120" w:line="240" w:lineRule="atLeast"/>
        <w:rPr>
          <w:color w:val="333333"/>
        </w:rPr>
      </w:pPr>
      <w:r w:rsidRPr="00A3230E">
        <w:rPr>
          <w:i/>
          <w:iCs/>
          <w:color w:val="333333"/>
        </w:rPr>
        <w:t>Варианты ответов</w:t>
      </w:r>
      <w:r w:rsidRPr="00A3230E">
        <w:rPr>
          <w:color w:val="333333"/>
        </w:rPr>
        <w:t>: жить в мире, терпимо относиться друг к другу и к людям другой национальности и религиозной принадлежности.</w:t>
      </w:r>
    </w:p>
    <w:p w:rsidR="0081259F" w:rsidRPr="00A3230E" w:rsidRDefault="0081259F" w:rsidP="00A3230E">
      <w:pPr>
        <w:shd w:val="clear" w:color="auto" w:fill="FFFFFF"/>
        <w:spacing w:after="120" w:line="240" w:lineRule="atLeast"/>
        <w:rPr>
          <w:color w:val="333333"/>
        </w:rPr>
      </w:pPr>
      <w:r w:rsidRPr="00A3230E">
        <w:rPr>
          <w:color w:val="333333"/>
        </w:rPr>
        <w:t>Кроме того, что вы сказали, также необходима политическая стабильность в стране, экономическое благополучие, соблюдение законов. А нам с вами необходимо научиться быть толерантными. Кто знает, что обозначает это слово? Учитель прослушивает варианты ответов.</w:t>
      </w:r>
    </w:p>
    <w:p w:rsidR="0081259F" w:rsidRPr="00A3230E" w:rsidRDefault="0081259F" w:rsidP="00A3230E">
      <w:pPr>
        <w:shd w:val="clear" w:color="auto" w:fill="FFFFFF"/>
        <w:spacing w:after="120" w:line="240" w:lineRule="atLeast"/>
        <w:rPr>
          <w:color w:val="333333"/>
        </w:rPr>
      </w:pPr>
      <w:r w:rsidRPr="00A3230E">
        <w:rPr>
          <w:color w:val="333333"/>
        </w:rPr>
        <w:t>Толерантность – это терпимое, уважительное отношение к людям, признание права каждого человека на индивидуальное поведение в рамках законов, принятых обществом.</w:t>
      </w:r>
    </w:p>
    <w:p w:rsidR="0081259F" w:rsidRPr="00A3230E" w:rsidRDefault="0081259F" w:rsidP="006333DC">
      <w:pPr>
        <w:rPr>
          <w:kern w:val="2"/>
        </w:rPr>
      </w:pPr>
    </w:p>
    <w:p w:rsidR="0081259F" w:rsidRDefault="0081259F" w:rsidP="00A3230E">
      <w:r>
        <w:t xml:space="preserve">Давайте подытожим пройденный материал и составим синквейн.  </w:t>
      </w:r>
      <w:r w:rsidRPr="00A3230E">
        <w:t>КЛЮЧЕВАЯ ФРАЗА, СЛОВО</w:t>
      </w:r>
      <w:r>
        <w:t xml:space="preserve"> - </w:t>
      </w:r>
      <w:r w:rsidRPr="00A3230E">
        <w:t>национальный состав</w:t>
      </w:r>
      <w:r>
        <w:t>.</w:t>
      </w:r>
    </w:p>
    <w:p w:rsidR="0081259F" w:rsidRDefault="0081259F" w:rsidP="00A3230E">
      <w:r>
        <w:t xml:space="preserve">Заслушиваются варианты. </w:t>
      </w:r>
    </w:p>
    <w:p w:rsidR="0081259F" w:rsidRDefault="0081259F" w:rsidP="00A3230E"/>
    <w:p w:rsidR="0081259F" w:rsidRPr="00A3230E" w:rsidRDefault="0081259F" w:rsidP="00A3230E">
      <w:r>
        <w:t xml:space="preserve">Рефлексия. </w:t>
      </w:r>
      <w:r w:rsidRPr="00A3230E">
        <w:t>Что нового для себя узнали?</w:t>
      </w:r>
    </w:p>
    <w:p w:rsidR="0081259F" w:rsidRPr="00A3230E" w:rsidRDefault="0081259F" w:rsidP="00A3230E">
      <w:r w:rsidRPr="00A3230E">
        <w:t xml:space="preserve">  - Важна  эта тема лично для вас, для  страны? Почему?</w:t>
      </w:r>
    </w:p>
    <w:p w:rsidR="0081259F" w:rsidRPr="00A3230E" w:rsidRDefault="0081259F" w:rsidP="00A3230E">
      <w:r w:rsidRPr="00A3230E">
        <w:t xml:space="preserve">  - Какое качество необходимо воспитывать в себе? Почему? </w:t>
      </w:r>
    </w:p>
    <w:p w:rsidR="0081259F" w:rsidRPr="00A3230E" w:rsidRDefault="0081259F" w:rsidP="00A3230E">
      <w:r>
        <w:t xml:space="preserve">С какими заданиями справились? Над чем нужно поработать? </w:t>
      </w:r>
    </w:p>
    <w:p w:rsidR="0081259F" w:rsidRDefault="0081259F" w:rsidP="006333DC"/>
    <w:p w:rsidR="0081259F" w:rsidRDefault="0081259F" w:rsidP="00A3230E">
      <w:r>
        <w:t>Домашнее задание:</w:t>
      </w:r>
      <w:r w:rsidRPr="00A3230E">
        <w:t xml:space="preserve">  </w:t>
      </w:r>
    </w:p>
    <w:p w:rsidR="0081259F" w:rsidRPr="00A3230E" w:rsidRDefault="0081259F" w:rsidP="00A3230E">
      <w:r>
        <w:t xml:space="preserve">  </w:t>
      </w:r>
      <w:r w:rsidRPr="00A3230E">
        <w:t xml:space="preserve"> 1) Провести исследование «Национальный состав учащихся и работников Устюжской школы»</w:t>
      </w:r>
    </w:p>
    <w:p w:rsidR="0081259F" w:rsidRPr="00A3230E" w:rsidRDefault="0081259F" w:rsidP="00A3230E">
      <w:r w:rsidRPr="00A3230E">
        <w:t xml:space="preserve">   2) Презентации на тему: «Традиции народов России»</w:t>
      </w:r>
    </w:p>
    <w:p w:rsidR="0081259F" w:rsidRPr="00A3230E" w:rsidRDefault="0081259F" w:rsidP="00A3230E">
      <w:r w:rsidRPr="00A3230E">
        <w:t xml:space="preserve">   3) Параграф 13 в рабочей тетради</w:t>
      </w:r>
    </w:p>
    <w:p w:rsidR="0081259F" w:rsidRPr="00A3230E" w:rsidRDefault="0081259F" w:rsidP="006333DC"/>
    <w:sectPr w:rsidR="0081259F" w:rsidRPr="00A3230E" w:rsidSect="006333DC">
      <w:pgSz w:w="11906" w:h="16838"/>
      <w:pgMar w:top="540" w:right="850" w:bottom="54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1B2B35"/>
    <w:multiLevelType w:val="singleLevel"/>
    <w:tmpl w:val="9C6C8C1A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76C1"/>
    <w:rsid w:val="00045919"/>
    <w:rsid w:val="0006334F"/>
    <w:rsid w:val="00067515"/>
    <w:rsid w:val="00105F30"/>
    <w:rsid w:val="00196974"/>
    <w:rsid w:val="001A4ECD"/>
    <w:rsid w:val="00205424"/>
    <w:rsid w:val="002072E9"/>
    <w:rsid w:val="00227E65"/>
    <w:rsid w:val="00244605"/>
    <w:rsid w:val="002C2C69"/>
    <w:rsid w:val="002F2799"/>
    <w:rsid w:val="00325063"/>
    <w:rsid w:val="003569D9"/>
    <w:rsid w:val="00360EED"/>
    <w:rsid w:val="003736BE"/>
    <w:rsid w:val="00382B8F"/>
    <w:rsid w:val="003C4AEA"/>
    <w:rsid w:val="003F029F"/>
    <w:rsid w:val="003F6D22"/>
    <w:rsid w:val="00446E52"/>
    <w:rsid w:val="00467AD8"/>
    <w:rsid w:val="00497A41"/>
    <w:rsid w:val="004B1DDB"/>
    <w:rsid w:val="004B250A"/>
    <w:rsid w:val="004F14DE"/>
    <w:rsid w:val="004F4723"/>
    <w:rsid w:val="00502CE2"/>
    <w:rsid w:val="005A2FB7"/>
    <w:rsid w:val="006333DC"/>
    <w:rsid w:val="00665B85"/>
    <w:rsid w:val="006B7E68"/>
    <w:rsid w:val="006C3040"/>
    <w:rsid w:val="006C486F"/>
    <w:rsid w:val="007247A3"/>
    <w:rsid w:val="0074483E"/>
    <w:rsid w:val="00745D7F"/>
    <w:rsid w:val="00747477"/>
    <w:rsid w:val="00754EF1"/>
    <w:rsid w:val="00772BBB"/>
    <w:rsid w:val="007801E7"/>
    <w:rsid w:val="007906AF"/>
    <w:rsid w:val="007B75B7"/>
    <w:rsid w:val="007D76DB"/>
    <w:rsid w:val="0081259F"/>
    <w:rsid w:val="00873C93"/>
    <w:rsid w:val="008D03A3"/>
    <w:rsid w:val="0093787C"/>
    <w:rsid w:val="009732EC"/>
    <w:rsid w:val="00990B40"/>
    <w:rsid w:val="009A5E34"/>
    <w:rsid w:val="009E4C87"/>
    <w:rsid w:val="00A042C9"/>
    <w:rsid w:val="00A3230E"/>
    <w:rsid w:val="00A4236B"/>
    <w:rsid w:val="00A507F3"/>
    <w:rsid w:val="00AA6240"/>
    <w:rsid w:val="00AE5DA8"/>
    <w:rsid w:val="00AF6CE3"/>
    <w:rsid w:val="00B36564"/>
    <w:rsid w:val="00B4021E"/>
    <w:rsid w:val="00B66D29"/>
    <w:rsid w:val="00B8558C"/>
    <w:rsid w:val="00B9092F"/>
    <w:rsid w:val="00BA0132"/>
    <w:rsid w:val="00BA5CD8"/>
    <w:rsid w:val="00BB28C0"/>
    <w:rsid w:val="00BB2AB6"/>
    <w:rsid w:val="00BC63FF"/>
    <w:rsid w:val="00BF4551"/>
    <w:rsid w:val="00C16DF8"/>
    <w:rsid w:val="00C17C57"/>
    <w:rsid w:val="00C32D43"/>
    <w:rsid w:val="00C75D98"/>
    <w:rsid w:val="00C90919"/>
    <w:rsid w:val="00CA6142"/>
    <w:rsid w:val="00CD2C12"/>
    <w:rsid w:val="00CD2C6D"/>
    <w:rsid w:val="00CF52E5"/>
    <w:rsid w:val="00D27B78"/>
    <w:rsid w:val="00D45676"/>
    <w:rsid w:val="00D50524"/>
    <w:rsid w:val="00D53579"/>
    <w:rsid w:val="00D61DB6"/>
    <w:rsid w:val="00D81A4E"/>
    <w:rsid w:val="00D92341"/>
    <w:rsid w:val="00DB261D"/>
    <w:rsid w:val="00DD016F"/>
    <w:rsid w:val="00DE61DB"/>
    <w:rsid w:val="00DF7FF5"/>
    <w:rsid w:val="00E02770"/>
    <w:rsid w:val="00E150E4"/>
    <w:rsid w:val="00E47ED8"/>
    <w:rsid w:val="00E7012A"/>
    <w:rsid w:val="00E87CC4"/>
    <w:rsid w:val="00E9674A"/>
    <w:rsid w:val="00EC3042"/>
    <w:rsid w:val="00ED6446"/>
    <w:rsid w:val="00F07F6B"/>
    <w:rsid w:val="00F43E7C"/>
    <w:rsid w:val="00F476C1"/>
    <w:rsid w:val="00F82360"/>
    <w:rsid w:val="00F97F37"/>
    <w:rsid w:val="00FF0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6C1"/>
    <w:rPr>
      <w:rFonts w:ascii="Times New Roman" w:eastAsia="Times New Roman" w:hAnsi="Times New Roman"/>
      <w:sz w:val="24"/>
      <w:szCs w:val="24"/>
    </w:rPr>
  </w:style>
  <w:style w:type="paragraph" w:styleId="Heading6">
    <w:name w:val="heading 6"/>
    <w:basedOn w:val="Normal"/>
    <w:link w:val="Heading6Char"/>
    <w:uiPriority w:val="99"/>
    <w:qFormat/>
    <w:locked/>
    <w:rsid w:val="0074483E"/>
    <w:pPr>
      <w:spacing w:before="36" w:after="36"/>
      <w:outlineLvl w:val="5"/>
    </w:pPr>
    <w:rPr>
      <w:rFonts w:ascii="Arial" w:eastAsia="Calibri" w:hAnsi="Arial" w:cs="Arial"/>
      <w:b/>
      <w:bCs/>
      <w:color w:val="2C2C2C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47ED8"/>
    <w:rPr>
      <w:rFonts w:ascii="Calibri" w:hAnsi="Calibri" w:cs="Calibri"/>
      <w:b/>
      <w:bCs/>
    </w:rPr>
  </w:style>
  <w:style w:type="paragraph" w:customStyle="1" w:styleId="subtitle1">
    <w:name w:val="subtitle1"/>
    <w:basedOn w:val="Normal"/>
    <w:uiPriority w:val="99"/>
    <w:rsid w:val="00F476C1"/>
    <w:pPr>
      <w:spacing w:before="90" w:after="100" w:afterAutospacing="1"/>
    </w:pPr>
    <w:rPr>
      <w:color w:val="888888"/>
    </w:rPr>
  </w:style>
  <w:style w:type="paragraph" w:styleId="NormalWeb">
    <w:name w:val="Normal (Web)"/>
    <w:basedOn w:val="Normal"/>
    <w:uiPriority w:val="99"/>
    <w:rsid w:val="00F476C1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99"/>
    <w:locked/>
    <w:rsid w:val="00227E65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C3042"/>
    <w:rPr>
      <w:rFonts w:ascii="Times New Roman" w:hAnsi="Times New Roman" w:cs="Times New Roman"/>
      <w:color w:val="0000FF"/>
      <w:u w:val="single"/>
    </w:rPr>
  </w:style>
  <w:style w:type="paragraph" w:customStyle="1" w:styleId="consnormal">
    <w:name w:val="consnormal"/>
    <w:basedOn w:val="Normal"/>
    <w:uiPriority w:val="99"/>
    <w:rsid w:val="0074483E"/>
    <w:pPr>
      <w:spacing w:before="120" w:after="1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772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2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2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2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2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72836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72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7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72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7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72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7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772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7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77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7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7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77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7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77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7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77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7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77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7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7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772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7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7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77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7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7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7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7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7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7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7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7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7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77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772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7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77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7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1399</Words>
  <Characters>7976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 урока: Национальный  состав населения России</dc:title>
  <dc:subject/>
  <dc:creator>Admin</dc:creator>
  <cp:keywords/>
  <dc:description/>
  <cp:lastModifiedBy>АЛЁНА</cp:lastModifiedBy>
  <cp:revision>2</cp:revision>
  <cp:lastPrinted>2012-03-22T09:06:00Z</cp:lastPrinted>
  <dcterms:created xsi:type="dcterms:W3CDTF">2013-10-14T14:25:00Z</dcterms:created>
  <dcterms:modified xsi:type="dcterms:W3CDTF">2013-10-14T14:25:00Z</dcterms:modified>
</cp:coreProperties>
</file>